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Walsall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Walsall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Walsall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Walsall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Walsall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Walsall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42.4% </w:t>
      </w:r>
      <w:r w:rsidRPr="004747BF">
        <w:rPr>
          <w:rFonts w:ascii="Libre Franklin Light" w:eastAsia="Times New Roman" w:hAnsi="Libre Franklin Light" w:cs="Calibri Light"/>
        </w:rPr>
        <w:t xml:space="preserve">of those respondents classified as PGSI 8+ in Walsall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Walsall is estimated to be </w:t>
      </w:r>
      <w:r w:rsidRPr="00773DF7">
        <w:rPr>
          <w:rFonts w:ascii="Libre Franklin Light" w:eastAsia="Times New Roman" w:hAnsi="Libre Franklin Light" w:cs="Calibri Light"/>
          <w:b/>
          <w:bCs/>
          <w:color w:val="C45911" w:themeColor="accent2" w:themeShade="BF"/>
        </w:rPr>
        <w:t xml:space="preserve">£4,073,085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Walsall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Walsall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Walsall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Walsall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lsa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Walsall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lsa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Walsall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Walsall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lsa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Walsall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Walsall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Walsall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Walsall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Walsall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Walsall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£4,073,085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Walsall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£66,344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£1,372,029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£98,287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£27,643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£50,679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£2,458,103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£4,073,085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Walsall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Walsall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Walsall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Walsall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Walsall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Walsall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Walsall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Walsall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Walsall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Walsall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Walsall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Walsall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CDB6494-C102-44C5-9C2B-909D42F8A4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